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4C158B">
        <w:fldChar w:fldCharType="begin"/>
      </w:r>
      <w:r w:rsidR="004C158B">
        <w:instrText>DOCVARIABLE "SP_FUNC: GetFixingSign (CONTEXT)" \* MERGEFORMAT</w:instrText>
      </w:r>
      <w:r w:rsidR="004C158B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4C158B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6B0CBC" w:rsidRPr="00E85D71" w:rsidRDefault="006B0CBC" w:rsidP="000358F3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0358F3" w:rsidRPr="000358F3">
        <w:t xml:space="preserve"> </w:t>
      </w:r>
      <w:r w:rsidR="004C158B">
        <w:rPr>
          <w:b/>
          <w:color w:val="000000"/>
          <w:sz w:val="24"/>
          <w:szCs w:val="24"/>
        </w:rPr>
        <w:t>нет.</w:t>
      </w:r>
      <w:bookmarkStart w:id="0" w:name="_GoBack"/>
      <w:bookmarkEnd w:id="0"/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DE28DB" w:rsidRPr="005819CE" w:rsidRDefault="004C158B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4C158B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358F3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58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D2F48D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B4CDC-F874-4ADB-B55B-84857DE4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2354</Words>
  <Characters>13423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2025-12-22T05:53:00Z</dcterms:created>
  <dcterms:modified xsi:type="dcterms:W3CDTF">2025-12-22T05:53:00Z</dcterms:modified>
</cp:coreProperties>
</file>